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6C0EC" w14:textId="77777777" w:rsidR="00E26C99" w:rsidRDefault="00E26C99" w:rsidP="00E26C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PLUMBE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F83E537" w14:textId="77777777" w:rsidR="00E26C99" w:rsidRDefault="00E26C99" w:rsidP="00E26C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Foulsham</w:t>
      </w:r>
      <w:proofErr w:type="spellEnd"/>
      <w:r>
        <w:rPr>
          <w:rFonts w:ascii="Times New Roman" w:hAnsi="Times New Roman" w:cs="Times New Roman"/>
        </w:rPr>
        <w:t>, Norfolk. Husbandman.</w:t>
      </w:r>
    </w:p>
    <w:p w14:paraId="31FD53C3" w14:textId="77777777" w:rsidR="00E26C99" w:rsidRDefault="00E26C99" w:rsidP="00E26C99">
      <w:pPr>
        <w:rPr>
          <w:rFonts w:ascii="Times New Roman" w:hAnsi="Times New Roman" w:cs="Times New Roman"/>
        </w:rPr>
      </w:pPr>
    </w:p>
    <w:p w14:paraId="5E831F27" w14:textId="77777777" w:rsidR="00E26C99" w:rsidRDefault="00E26C99" w:rsidP="00E26C99">
      <w:pPr>
        <w:rPr>
          <w:rFonts w:ascii="Times New Roman" w:hAnsi="Times New Roman" w:cs="Times New Roman"/>
        </w:rPr>
      </w:pPr>
    </w:p>
    <w:p w14:paraId="674F07A9" w14:textId="77777777" w:rsidR="00E26C99" w:rsidRDefault="00E26C99" w:rsidP="00E26C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Heyward(q.v.) brought a plaint of debt against him, Nicholas </w:t>
      </w:r>
    </w:p>
    <w:p w14:paraId="5DE5DF32" w14:textId="77777777" w:rsidR="00E26C99" w:rsidRDefault="00E26C99" w:rsidP="00E26C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Purdy of North </w:t>
      </w:r>
      <w:proofErr w:type="spellStart"/>
      <w:r>
        <w:rPr>
          <w:rFonts w:ascii="Times New Roman" w:hAnsi="Times New Roman" w:cs="Times New Roman"/>
        </w:rPr>
        <w:t>Elmham</w:t>
      </w:r>
      <w:proofErr w:type="spellEnd"/>
      <w:r>
        <w:rPr>
          <w:rFonts w:ascii="Times New Roman" w:hAnsi="Times New Roman" w:cs="Times New Roman"/>
        </w:rPr>
        <w:t xml:space="preserve">(q.v.), Nicholas </w:t>
      </w:r>
      <w:proofErr w:type="spellStart"/>
      <w:r>
        <w:rPr>
          <w:rFonts w:ascii="Times New Roman" w:hAnsi="Times New Roman" w:cs="Times New Roman"/>
        </w:rPr>
        <w:t>Taverner</w:t>
      </w:r>
      <w:proofErr w:type="spellEnd"/>
      <w:r>
        <w:rPr>
          <w:rFonts w:ascii="Times New Roman" w:hAnsi="Times New Roman" w:cs="Times New Roman"/>
        </w:rPr>
        <w:t xml:space="preserve"> of North </w:t>
      </w:r>
    </w:p>
    <w:p w14:paraId="56B06438" w14:textId="77777777" w:rsidR="00E26C99" w:rsidRDefault="00E26C99" w:rsidP="00E26C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Elmham</w:t>
      </w:r>
      <w:proofErr w:type="spellEnd"/>
      <w:r>
        <w:rPr>
          <w:rFonts w:ascii="Times New Roman" w:hAnsi="Times New Roman" w:cs="Times New Roman"/>
        </w:rPr>
        <w:t xml:space="preserve">(q.v.) and Richard Swanton of North </w:t>
      </w:r>
      <w:proofErr w:type="spellStart"/>
      <w:r>
        <w:rPr>
          <w:rFonts w:ascii="Times New Roman" w:hAnsi="Times New Roman" w:cs="Times New Roman"/>
        </w:rPr>
        <w:t>Elmham</w:t>
      </w:r>
      <w:proofErr w:type="spellEnd"/>
      <w:r>
        <w:rPr>
          <w:rFonts w:ascii="Times New Roman" w:hAnsi="Times New Roman" w:cs="Times New Roman"/>
        </w:rPr>
        <w:t>(q.v.).</w:t>
      </w:r>
    </w:p>
    <w:p w14:paraId="48019721" w14:textId="77777777" w:rsidR="00E26C99" w:rsidRDefault="00E26C99" w:rsidP="00E26C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6309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00F9E37" w14:textId="77777777" w:rsidR="00E26C99" w:rsidRDefault="00E26C99" w:rsidP="00E26C99">
      <w:pPr>
        <w:rPr>
          <w:rFonts w:ascii="Times New Roman" w:hAnsi="Times New Roman" w:cs="Times New Roman"/>
        </w:rPr>
      </w:pPr>
    </w:p>
    <w:p w14:paraId="7235538F" w14:textId="77777777" w:rsidR="00E26C99" w:rsidRDefault="00E26C99" w:rsidP="00E26C99">
      <w:pPr>
        <w:rPr>
          <w:rFonts w:ascii="Times New Roman" w:hAnsi="Times New Roman" w:cs="Times New Roman"/>
        </w:rPr>
      </w:pPr>
    </w:p>
    <w:p w14:paraId="02D37BE8" w14:textId="77777777" w:rsidR="00E26C99" w:rsidRDefault="00E26C99" w:rsidP="00E26C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January 2018</w:t>
      </w:r>
    </w:p>
    <w:p w14:paraId="6FDDC3E9" w14:textId="77777777" w:rsidR="006B2F86" w:rsidRPr="00E71FC3" w:rsidRDefault="00E26C9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006B0" w14:textId="77777777" w:rsidR="00E26C99" w:rsidRDefault="00E26C99" w:rsidP="00E71FC3">
      <w:r>
        <w:separator/>
      </w:r>
    </w:p>
  </w:endnote>
  <w:endnote w:type="continuationSeparator" w:id="0">
    <w:p w14:paraId="32956C4E" w14:textId="77777777" w:rsidR="00E26C99" w:rsidRDefault="00E26C9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CB0D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1B3C3" w14:textId="77777777" w:rsidR="00E26C99" w:rsidRDefault="00E26C99" w:rsidP="00E71FC3">
      <w:r>
        <w:separator/>
      </w:r>
    </w:p>
  </w:footnote>
  <w:footnote w:type="continuationSeparator" w:id="0">
    <w:p w14:paraId="30B711AE" w14:textId="77777777" w:rsidR="00E26C99" w:rsidRDefault="00E26C9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C99"/>
    <w:rsid w:val="001A7C09"/>
    <w:rsid w:val="00577BD5"/>
    <w:rsid w:val="00656CBA"/>
    <w:rsid w:val="006A1F77"/>
    <w:rsid w:val="00733BE7"/>
    <w:rsid w:val="00AB52E8"/>
    <w:rsid w:val="00B16D3F"/>
    <w:rsid w:val="00BB41AC"/>
    <w:rsid w:val="00E26C9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92120"/>
  <w15:chartTrackingRefBased/>
  <w15:docId w15:val="{82A98CE3-A2C4-4E96-9858-3D45BBD36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6C9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26C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2018-01-31T20:40:00Z</dcterms:created>
  <dcterms:modified xsi:type="dcterms:W3CDTF">2018-01-31T20:40:00Z</dcterms:modified>
</cp:coreProperties>
</file>